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DF828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PYKBONE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d.1427-28)</w:t>
      </w:r>
    </w:p>
    <w:p w14:paraId="06860521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 Langley, Hertfordshire.</w:t>
      </w:r>
    </w:p>
    <w:p w14:paraId="5E7F7A5C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5FE2D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4ED9F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Emmot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6CCCE78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1A19A60A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39C4E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051E6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Nov.1427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9A2BE2A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Apr.1428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3665AC0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45D94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6CAE8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Executrix:   </w:t>
      </w:r>
      <w:proofErr w:type="spellStart"/>
      <w:r>
        <w:rPr>
          <w:rFonts w:ascii="Times New Roman" w:hAnsi="Times New Roman" w:cs="Times New Roman"/>
          <w:sz w:val="24"/>
          <w:szCs w:val="24"/>
        </w:rPr>
        <w:t>Emmot</w:t>
      </w:r>
      <w:proofErr w:type="spellEnd"/>
      <w:r>
        <w:rPr>
          <w:rFonts w:ascii="Times New Roman" w:hAnsi="Times New Roman" w:cs="Times New Roman"/>
          <w:sz w:val="24"/>
          <w:szCs w:val="24"/>
        </w:rPr>
        <w:t>.    (ibid.)</w:t>
      </w:r>
    </w:p>
    <w:p w14:paraId="3A5325CF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E5609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756F5" w14:textId="77777777" w:rsidR="004469A6" w:rsidRDefault="004469A6" w:rsidP="00446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461052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DD5CB" w14:textId="77777777" w:rsidR="004469A6" w:rsidRDefault="004469A6" w:rsidP="009139A6">
      <w:r>
        <w:separator/>
      </w:r>
    </w:p>
  </w:endnote>
  <w:endnote w:type="continuationSeparator" w:id="0">
    <w:p w14:paraId="20AD125A" w14:textId="77777777" w:rsidR="004469A6" w:rsidRDefault="004469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DD1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F5F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663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48E68" w14:textId="77777777" w:rsidR="004469A6" w:rsidRDefault="004469A6" w:rsidP="009139A6">
      <w:r>
        <w:separator/>
      </w:r>
    </w:p>
  </w:footnote>
  <w:footnote w:type="continuationSeparator" w:id="0">
    <w:p w14:paraId="08486C4C" w14:textId="77777777" w:rsidR="004469A6" w:rsidRDefault="004469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416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076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482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9A6"/>
    <w:rsid w:val="000666E0"/>
    <w:rsid w:val="002510B7"/>
    <w:rsid w:val="004469A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E37C"/>
  <w15:chartTrackingRefBased/>
  <w15:docId w15:val="{3DD07795-5BE5-46A6-8E67-F2074EE4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2021-04-10T21:07:00Z</dcterms:created>
  <dcterms:modified xsi:type="dcterms:W3CDTF">2021-04-10T21:08:00Z</dcterms:modified>
</cp:coreProperties>
</file>